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Lewisham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Lewisham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Lewisham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Lewisham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Lewisham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Lewisham East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64.2% </w:t>
      </w:r>
      <w:r w:rsidRPr="004747BF">
        <w:rPr>
          <w:rFonts w:ascii="Libre Franklin Light" w:eastAsia="Times New Roman" w:hAnsi="Libre Franklin Light" w:cs="Calibri Light"/>
        </w:rPr>
        <w:t xml:space="preserve">of those respondents classified as PGSI 8+ in Lewisham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Lewisham East is estimated to be </w:t>
      </w:r>
      <w:r w:rsidRPr="00773DF7">
        <w:rPr>
          <w:rFonts w:ascii="Libre Franklin Light" w:eastAsia="Times New Roman" w:hAnsi="Libre Franklin Light" w:cs="Calibri Light"/>
          <w:b/>
          <w:bCs/>
          <w:color w:val="C45911" w:themeColor="accent2" w:themeShade="BF"/>
        </w:rPr>
        <w:t xml:space="preserve">£3,655,753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Lewisham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Lewisham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wisham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Lewisham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wisham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Lewisham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wisham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Lewisham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Lewisham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Lewisham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Lewisham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Lewisham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£3,655,753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Lewisham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£59,546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£1,231,449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£88,217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£24,811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£45,487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£2,206,243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£3,655,753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Lewisham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Lewisham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Lewisham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Lewisham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Lewisham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Lewisham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FCF5644-1DCA-4948-8504-E573FDDF34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